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AC" w:rsidRDefault="00A63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MA-215 Medical Assisting Lab</w:t>
      </w:r>
    </w:p>
    <w:p w:rsidR="0048710F" w:rsidRDefault="00A63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6</w:t>
      </w:r>
      <w:bookmarkStart w:id="0" w:name="_GoBack"/>
      <w:bookmarkEnd w:id="0"/>
    </w:p>
    <w:p w:rsidR="0048710F" w:rsidRDefault="0048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48710F" w:rsidRDefault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difference between minerals and electrolytes and which body systems do either greatly affect?</w:t>
      </w: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would you explain the difference between water-soluble and fat-soluble vitamins to your patient?</w:t>
      </w: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importance of Antioxidants and where do we find them?</w:t>
      </w: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P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the difference between serving size and portion.</w:t>
      </w:r>
    </w:p>
    <w:sectPr w:rsidR="0048710F" w:rsidRPr="00487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069AD"/>
    <w:multiLevelType w:val="hybridMultilevel"/>
    <w:tmpl w:val="6AB63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10F"/>
    <w:rsid w:val="0048710F"/>
    <w:rsid w:val="00A63884"/>
    <w:rsid w:val="00D0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D3E6E-0DD4-4658-A46E-4DD1FA0C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46E31EE5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M. Curtis</cp:lastModifiedBy>
  <cp:revision>2</cp:revision>
  <dcterms:created xsi:type="dcterms:W3CDTF">2020-08-12T14:27:00Z</dcterms:created>
  <dcterms:modified xsi:type="dcterms:W3CDTF">2020-08-12T14:27:00Z</dcterms:modified>
</cp:coreProperties>
</file>